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4258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794258">
        <w:rPr>
          <w:rFonts w:ascii="Times New Roman" w:hAnsi="Times New Roman" w:cs="Times New Roman"/>
          <w:sz w:val="24"/>
          <w:szCs w:val="24"/>
        </w:rPr>
        <w:t xml:space="preserve">санкционирования оплаты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 xml:space="preserve">денежных обязательств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главных распорядителей, </w:t>
      </w:r>
      <w:r w:rsidRPr="00794258">
        <w:rPr>
          <w:rFonts w:ascii="Times New Roman" w:hAnsi="Times New Roman" w:cs="Times New Roman"/>
          <w:sz w:val="24"/>
          <w:szCs w:val="24"/>
        </w:rPr>
        <w:t xml:space="preserve">получателей средств </w:t>
      </w:r>
    </w:p>
    <w:p w:rsidR="00E57822" w:rsidRPr="00794258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бюджета,</w:t>
      </w:r>
      <w:r w:rsidRPr="00794258">
        <w:rPr>
          <w:rFonts w:ascii="Times New Roman" w:hAnsi="Times New Roman" w:cs="Times New Roman"/>
          <w:sz w:val="24"/>
          <w:szCs w:val="24"/>
        </w:rPr>
        <w:t xml:space="preserve"> главных администраторов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 xml:space="preserve">источников финансирования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 xml:space="preserve">дефицита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4258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постановлением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Малолученского </w:t>
      </w:r>
    </w:p>
    <w:p w:rsidR="00E57822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E57822" w:rsidRPr="00794258" w:rsidRDefault="00E57822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15.04.2014 № 47</w:t>
      </w:r>
    </w:p>
    <w:p w:rsidR="00E57822" w:rsidRDefault="00E57822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57822" w:rsidRDefault="00E57822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57822" w:rsidRDefault="00E57822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Перечень документов, </w:t>
      </w:r>
    </w:p>
    <w:p w:rsidR="00E57822" w:rsidRDefault="00E57822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2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822" w:rsidRPr="009D2511" w:rsidRDefault="00E57822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7B2A8D">
        <w:rPr>
          <w:rFonts w:ascii="Times New Roman" w:hAnsi="Times New Roman" w:cs="Times New Roman"/>
          <w:sz w:val="28"/>
          <w:szCs w:val="28"/>
        </w:rPr>
        <w:t>осуществле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процедуры санкционирования оплаты денежных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3B0">
        <w:rPr>
          <w:rFonts w:ascii="Times New Roman" w:hAnsi="Times New Roman" w:cs="Times New Roman"/>
          <w:sz w:val="28"/>
          <w:szCs w:val="28"/>
        </w:rPr>
        <w:t xml:space="preserve"> </w:t>
      </w:r>
      <w:r w:rsidRPr="009D2511">
        <w:rPr>
          <w:rFonts w:ascii="Times New Roman" w:hAnsi="Times New Roman" w:cs="Times New Roman"/>
          <w:sz w:val="28"/>
          <w:szCs w:val="28"/>
        </w:rPr>
        <w:t>получател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</w:p>
    <w:p w:rsidR="00E57822" w:rsidRDefault="00E57822" w:rsidP="007B2A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E57822" w:rsidRDefault="00E57822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Главные распорядители  средств бюджета 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Дубовского района (далее – местный бюджет) направляют в Администрацию 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Администрация) за 5 рабочих дней до момента предоставления заявок на доведение предельных объемов оплаты денежных обязательств, а в случае внесения изменений в действующие документы (принятия новых документов) - не позднее 3-х рабочих дней после внесения изменений (принятия): </w:t>
      </w:r>
    </w:p>
    <w:p w:rsidR="00E57822" w:rsidRDefault="00E57822" w:rsidP="002045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нормативные правовые акты, регулирующие вопросы предоставления средств федерального, областного бюджетов и бюджета района; </w:t>
      </w:r>
    </w:p>
    <w:p w:rsidR="00E57822" w:rsidRDefault="00E57822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соглашения о порядке и условиях предоставления целевых межбюджетных трансфертов из федерального, областного бюджета и бюджета района;</w:t>
      </w:r>
    </w:p>
    <w:p w:rsidR="00E57822" w:rsidRDefault="00E57822" w:rsidP="002045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нормативные правовые акты, регулирующие вопросы расходования средств местного бюджета; </w:t>
      </w:r>
    </w:p>
    <w:p w:rsidR="00E57822" w:rsidRDefault="00E57822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AA3">
        <w:rPr>
          <w:rFonts w:ascii="Times New Roman" w:hAnsi="Times New Roman" w:cs="Times New Roman"/>
          <w:sz w:val="28"/>
          <w:szCs w:val="28"/>
        </w:rPr>
        <w:t xml:space="preserve">- соглашение о </w:t>
      </w:r>
      <w:r>
        <w:rPr>
          <w:rFonts w:ascii="Times New Roman" w:hAnsi="Times New Roman" w:cs="Times New Roman"/>
          <w:sz w:val="28"/>
          <w:szCs w:val="28"/>
        </w:rPr>
        <w:t xml:space="preserve">порядке и условиях </w:t>
      </w:r>
      <w:r w:rsidRPr="00803AA3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3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03AA3">
        <w:rPr>
          <w:rFonts w:ascii="Times New Roman" w:hAnsi="Times New Roman" w:cs="Times New Roman"/>
          <w:sz w:val="28"/>
          <w:szCs w:val="28"/>
        </w:rPr>
        <w:t xml:space="preserve">бюджетным учреждениям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Pr="00803AA3">
        <w:rPr>
          <w:rFonts w:ascii="Times New Roman" w:hAnsi="Times New Roman" w:cs="Times New Roman"/>
          <w:sz w:val="28"/>
          <w:szCs w:val="28"/>
        </w:rPr>
        <w:t xml:space="preserve">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AA3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822" w:rsidRDefault="00E57822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соглашения о порядке и условиях предоставления субсидий на иные цели, бюджетных инвестиций;</w:t>
      </w:r>
    </w:p>
    <w:p w:rsidR="00E57822" w:rsidRPr="006476C9" w:rsidRDefault="00E57822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76C9">
        <w:rPr>
          <w:rFonts w:ascii="Times New Roman" w:hAnsi="Times New Roman" w:cs="Times New Roman"/>
          <w:sz w:val="28"/>
          <w:szCs w:val="28"/>
        </w:rPr>
        <w:t>- соглашение о предоставлении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бюджету Дубовского района</w:t>
      </w:r>
      <w:r w:rsidRPr="006476C9">
        <w:rPr>
          <w:rFonts w:ascii="Times New Roman" w:hAnsi="Times New Roman" w:cs="Times New Roman"/>
          <w:sz w:val="28"/>
          <w:szCs w:val="28"/>
        </w:rPr>
        <w:t>;</w:t>
      </w:r>
    </w:p>
    <w:p w:rsidR="00E57822" w:rsidRDefault="00E57822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справки главных распорядителей средств местного бюджета о сроках выплаты заработной платы;</w:t>
      </w:r>
    </w:p>
    <w:p w:rsidR="00E57822" w:rsidRDefault="00E57822" w:rsidP="006A05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приказы о назначении лиц, уполномоченных на подписание финансовых документов.</w:t>
      </w:r>
    </w:p>
    <w:p w:rsidR="00E57822" w:rsidRDefault="00E57822" w:rsidP="006A0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655DBE">
        <w:rPr>
          <w:rFonts w:ascii="Times New Roman" w:hAnsi="Times New Roman" w:cs="Times New Roman"/>
          <w:sz w:val="28"/>
          <w:szCs w:val="28"/>
        </w:rPr>
        <w:t>олучател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5DBE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55D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для подтверждения возникновения денежного обязательства по расходам направляют</w:t>
      </w:r>
      <w:r w:rsidRPr="00655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Администрацию</w:t>
      </w:r>
      <w:r w:rsidRPr="00655DBE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5DB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 - основания</w:t>
      </w:r>
      <w:r w:rsidRPr="00655DB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822" w:rsidRPr="002D70EA" w:rsidRDefault="00E57822" w:rsidP="002D70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70EA">
        <w:rPr>
          <w:rFonts w:ascii="Times New Roman" w:hAnsi="Times New Roman" w:cs="Times New Roman"/>
          <w:sz w:val="28"/>
          <w:szCs w:val="28"/>
        </w:rPr>
        <w:t xml:space="preserve">2.1.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2D70EA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труда работников организации </w:t>
      </w:r>
      <w:r>
        <w:rPr>
          <w:rFonts w:ascii="Times New Roman" w:hAnsi="Times New Roman" w:cs="Times New Roman"/>
          <w:sz w:val="28"/>
          <w:szCs w:val="28"/>
        </w:rPr>
        <w:t>и выплатой г</w:t>
      </w:r>
      <w:r w:rsidRPr="002D70EA">
        <w:rPr>
          <w:rFonts w:ascii="Times New Roman" w:hAnsi="Times New Roman" w:cs="Times New Roman"/>
          <w:sz w:val="28"/>
          <w:szCs w:val="28"/>
        </w:rPr>
        <w:t>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D70EA">
        <w:rPr>
          <w:rFonts w:ascii="Times New Roman" w:hAnsi="Times New Roman" w:cs="Times New Roman"/>
          <w:sz w:val="28"/>
          <w:szCs w:val="28"/>
        </w:rPr>
        <w:t xml:space="preserve"> гаранти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7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D70EA">
        <w:rPr>
          <w:rFonts w:ascii="Times New Roman" w:hAnsi="Times New Roman" w:cs="Times New Roman"/>
          <w:sz w:val="28"/>
          <w:szCs w:val="28"/>
        </w:rPr>
        <w:t xml:space="preserve"> служащим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Pr="002D70EA">
        <w:rPr>
          <w:rFonts w:ascii="Times New Roman" w:hAnsi="Times New Roman" w:cs="Times New Roman"/>
          <w:sz w:val="28"/>
          <w:szCs w:val="28"/>
        </w:rPr>
        <w:t>(КОСГУ 211,212,213):</w:t>
      </w:r>
    </w:p>
    <w:p w:rsidR="00E57822" w:rsidRPr="00971E97" w:rsidRDefault="00E57822" w:rsidP="00D645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C122E">
        <w:rPr>
          <w:rFonts w:ascii="Times New Roman" w:hAnsi="Times New Roman" w:cs="Times New Roman"/>
          <w:sz w:val="28"/>
          <w:szCs w:val="28"/>
        </w:rPr>
        <w:t xml:space="preserve">правка о выплате заработной платы и предоставлении государственных гарантий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EC122E">
        <w:rPr>
          <w:rFonts w:ascii="Times New Roman" w:hAnsi="Times New Roman" w:cs="Times New Roman"/>
          <w:sz w:val="28"/>
          <w:szCs w:val="28"/>
        </w:rPr>
        <w:t xml:space="preserve"> служащим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приложениям № 1 и № 1.1 к настоящему перечню соответственно</w:t>
      </w:r>
      <w:r w:rsidRPr="00971E97">
        <w:rPr>
          <w:rFonts w:ascii="Times New Roman" w:hAnsi="Times New Roman" w:cs="Times New Roman"/>
          <w:sz w:val="28"/>
          <w:szCs w:val="28"/>
        </w:rPr>
        <w:t>;</w:t>
      </w:r>
    </w:p>
    <w:p w:rsidR="00E57822" w:rsidRPr="00971E97" w:rsidRDefault="00E57822" w:rsidP="00D645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971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 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Pr="00971E97">
        <w:rPr>
          <w:rFonts w:ascii="Times New Roman" w:hAnsi="Times New Roman" w:cs="Times New Roman"/>
          <w:sz w:val="28"/>
          <w:szCs w:val="28"/>
        </w:rPr>
        <w:t>о выплате премии за выполнение особо важных и сложных заданий;</w:t>
      </w:r>
    </w:p>
    <w:p w:rsidR="00E57822" w:rsidRDefault="00E57822" w:rsidP="00334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59"/>
      <w:bookmarkEnd w:id="0"/>
      <w:r w:rsidRPr="00655DBE">
        <w:rPr>
          <w:rFonts w:ascii="Times New Roman" w:hAnsi="Times New Roman" w:cs="Times New Roman"/>
          <w:sz w:val="28"/>
          <w:szCs w:val="28"/>
        </w:rPr>
        <w:t xml:space="preserve">одновременно с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55DBE">
        <w:rPr>
          <w:rFonts w:ascii="Times New Roman" w:hAnsi="Times New Roman" w:cs="Times New Roman"/>
          <w:sz w:val="28"/>
          <w:szCs w:val="28"/>
        </w:rPr>
        <w:t xml:space="preserve">аявкой для выплаты заработной платы за вторую половину месяца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55DBE">
        <w:rPr>
          <w:rFonts w:ascii="Times New Roman" w:hAnsi="Times New Roman" w:cs="Times New Roman"/>
          <w:sz w:val="28"/>
          <w:szCs w:val="28"/>
        </w:rPr>
        <w:t xml:space="preserve"> заявки на перечисление платежей во внебюджетные фонды и удержанного налога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>, профсоюзного взноса, алиментов и т.д.</w:t>
      </w:r>
      <w:r w:rsidRPr="00655DBE">
        <w:rPr>
          <w:rFonts w:ascii="Times New Roman" w:hAnsi="Times New Roman" w:cs="Times New Roman"/>
          <w:sz w:val="28"/>
          <w:szCs w:val="28"/>
        </w:rPr>
        <w:t>.</w:t>
      </w:r>
    </w:p>
    <w:p w:rsidR="00E57822" w:rsidRPr="009D2511" w:rsidRDefault="00E57822" w:rsidP="002C04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DD492D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</w:t>
      </w:r>
      <w:r w:rsidRPr="009D2511">
        <w:rPr>
          <w:rFonts w:ascii="Times New Roman" w:hAnsi="Times New Roman" w:cs="Times New Roman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депонированных сумм:</w:t>
      </w:r>
    </w:p>
    <w:p w:rsidR="00E57822" w:rsidRPr="009D2511" w:rsidRDefault="00E57822" w:rsidP="002C04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599" w:history="1">
        <w:r w:rsidRPr="009D2511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депонированных сумм.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расходов по служебным командировкам</w:t>
      </w:r>
      <w:r>
        <w:rPr>
          <w:rFonts w:ascii="Times New Roman" w:hAnsi="Times New Roman" w:cs="Times New Roman"/>
          <w:sz w:val="28"/>
          <w:szCs w:val="28"/>
        </w:rPr>
        <w:t xml:space="preserve"> (КОСГУ 212,222,226)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505" w:history="1">
        <w:r w:rsidRPr="009D2511">
          <w:rPr>
            <w:rFonts w:ascii="Times New Roman" w:hAnsi="Times New Roman" w:cs="Times New Roman"/>
            <w:sz w:val="28"/>
            <w:szCs w:val="28"/>
          </w:rPr>
          <w:t>справку-расчет</w:t>
        </w:r>
      </w:hyperlink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 w:rsidRPr="00DD492D">
        <w:rPr>
          <w:rFonts w:ascii="Times New Roman" w:hAnsi="Times New Roman" w:cs="Times New Roman"/>
          <w:sz w:val="28"/>
          <w:szCs w:val="28"/>
        </w:rPr>
        <w:t>командиров</w:t>
      </w:r>
      <w:r>
        <w:rPr>
          <w:rFonts w:ascii="Times New Roman" w:hAnsi="Times New Roman" w:cs="Times New Roman"/>
          <w:sz w:val="28"/>
          <w:szCs w:val="28"/>
        </w:rPr>
        <w:t>очных р</w:t>
      </w:r>
      <w:r w:rsidRPr="00DD492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сходов по форме согласно приложению № 2 к настоящему перечню.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8"/>
      <w:bookmarkStart w:id="2" w:name="Par363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2.4</w:t>
      </w:r>
      <w:r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услуг лиц, привлекаемы</w:t>
      </w:r>
      <w:r>
        <w:rPr>
          <w:rFonts w:ascii="Times New Roman" w:hAnsi="Times New Roman" w:cs="Times New Roman"/>
          <w:sz w:val="28"/>
          <w:szCs w:val="28"/>
        </w:rPr>
        <w:t xml:space="preserve">х согласно законодательству для </w:t>
      </w:r>
      <w:r w:rsidRPr="009D2511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работ, 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услуг по договорам гражданско-правового характера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2511">
        <w:rPr>
          <w:rFonts w:ascii="Times New Roman" w:hAnsi="Times New Roman" w:cs="Times New Roman"/>
          <w:sz w:val="28"/>
          <w:szCs w:val="28"/>
        </w:rPr>
        <w:t xml:space="preserve"> для выполнения </w:t>
      </w:r>
      <w:r>
        <w:rPr>
          <w:rFonts w:ascii="Times New Roman" w:hAnsi="Times New Roman" w:cs="Times New Roman"/>
          <w:sz w:val="28"/>
          <w:szCs w:val="28"/>
        </w:rPr>
        <w:t>отдельных полномочий (КОСГУ 222,225,226)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Pr="009D2511">
        <w:rPr>
          <w:rFonts w:ascii="Times New Roman" w:hAnsi="Times New Roman" w:cs="Times New Roman"/>
          <w:sz w:val="28"/>
          <w:szCs w:val="28"/>
        </w:rPr>
        <w:t>говор на выполнение работ, оказание услуг по договорам гражданско-правового характера;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0E1B">
        <w:rPr>
          <w:rFonts w:ascii="Times New Roman" w:hAnsi="Times New Roman" w:cs="Times New Roman"/>
          <w:sz w:val="28"/>
          <w:szCs w:val="28"/>
        </w:rPr>
        <w:t xml:space="preserve">акт </w:t>
      </w:r>
      <w:r w:rsidRPr="009D2511">
        <w:rPr>
          <w:rFonts w:ascii="Times New Roman" w:hAnsi="Times New Roman" w:cs="Times New Roman"/>
          <w:sz w:val="28"/>
          <w:szCs w:val="28"/>
        </w:rPr>
        <w:t xml:space="preserve"> выполненных работ, оказанных услуг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гражданско-правового характера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DBE">
        <w:rPr>
          <w:rFonts w:ascii="Times New Roman" w:hAnsi="Times New Roman" w:cs="Times New Roman"/>
          <w:sz w:val="28"/>
          <w:szCs w:val="28"/>
        </w:rPr>
        <w:t>заявки на перечисление платежей во внебюджетные фонды и удержанного налога на доходы физических лиц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E57822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80"/>
      <w:bookmarkEnd w:id="3"/>
      <w:r>
        <w:rPr>
          <w:rFonts w:ascii="Times New Roman" w:hAnsi="Times New Roman" w:cs="Times New Roman"/>
          <w:sz w:val="28"/>
          <w:szCs w:val="28"/>
        </w:rPr>
        <w:t xml:space="preserve"> 2.5</w:t>
      </w:r>
      <w:r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 приобретении товаров, оплате работ и услуг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D251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 xml:space="preserve">, состав которых зависит от экономического содержания операций сектора государственного управления, в </w:t>
      </w:r>
      <w:r>
        <w:rPr>
          <w:rFonts w:ascii="Times New Roman" w:hAnsi="Times New Roman" w:cs="Times New Roman"/>
          <w:sz w:val="28"/>
          <w:szCs w:val="28"/>
        </w:rPr>
        <w:t>том числе:</w:t>
      </w:r>
    </w:p>
    <w:p w:rsidR="00E57822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85"/>
      <w:bookmarkEnd w:id="4"/>
      <w:r>
        <w:rPr>
          <w:rFonts w:ascii="Times New Roman" w:hAnsi="Times New Roman" w:cs="Times New Roman"/>
          <w:sz w:val="28"/>
          <w:szCs w:val="28"/>
        </w:rPr>
        <w:t>2.5.1</w:t>
      </w:r>
      <w:r w:rsidRPr="009D2511">
        <w:rPr>
          <w:rFonts w:ascii="Times New Roman" w:hAnsi="Times New Roman" w:cs="Times New Roman"/>
          <w:sz w:val="28"/>
          <w:szCs w:val="28"/>
        </w:rPr>
        <w:t>. При оплате услуг связи</w:t>
      </w:r>
      <w:r>
        <w:rPr>
          <w:rFonts w:ascii="Times New Roman" w:hAnsi="Times New Roman" w:cs="Times New Roman"/>
          <w:sz w:val="28"/>
          <w:szCs w:val="28"/>
        </w:rPr>
        <w:t xml:space="preserve"> (КОСГУ 221)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Pr="00FE264A" w:rsidRDefault="00E57822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>, счет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264A">
        <w:rPr>
          <w:rFonts w:ascii="Times New Roman" w:hAnsi="Times New Roman" w:cs="Times New Roman"/>
          <w:sz w:val="28"/>
          <w:szCs w:val="28"/>
        </w:rPr>
        <w:t xml:space="preserve"> счет-фактура, акт </w:t>
      </w:r>
      <w:r>
        <w:rPr>
          <w:rFonts w:ascii="Times New Roman" w:hAnsi="Times New Roman" w:cs="Times New Roman"/>
          <w:sz w:val="28"/>
          <w:szCs w:val="28"/>
        </w:rPr>
        <w:t>оказанных услуг</w:t>
      </w:r>
      <w:r w:rsidRPr="00FE26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A">
        <w:rPr>
          <w:rFonts w:ascii="Times New Roman" w:hAnsi="Times New Roman" w:cs="Times New Roman"/>
          <w:sz w:val="28"/>
          <w:szCs w:val="28"/>
        </w:rPr>
        <w:t>квитанция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822" w:rsidRPr="00FE264A" w:rsidRDefault="00E57822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(договор) на оказание услуг </w:t>
      </w:r>
      <w:r>
        <w:rPr>
          <w:rFonts w:ascii="Times New Roman" w:hAnsi="Times New Roman" w:cs="Times New Roman"/>
          <w:sz w:val="28"/>
          <w:szCs w:val="28"/>
        </w:rPr>
        <w:t xml:space="preserve">телефонной </w:t>
      </w:r>
      <w:r w:rsidRPr="00FE264A">
        <w:rPr>
          <w:rFonts w:ascii="Times New Roman" w:hAnsi="Times New Roman" w:cs="Times New Roman"/>
          <w:sz w:val="28"/>
          <w:szCs w:val="28"/>
        </w:rPr>
        <w:t>связи должен содержать сведения о тарифе на услуги связи, количестве номеров и типе используемых оконечных абонентских устройств, адресах установки.</w:t>
      </w:r>
    </w:p>
    <w:p w:rsidR="00E57822" w:rsidRDefault="00E57822" w:rsidP="002D74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5464E">
        <w:rPr>
          <w:rFonts w:ascii="Times New Roman" w:hAnsi="Times New Roman" w:cs="Times New Roman"/>
          <w:sz w:val="28"/>
          <w:szCs w:val="28"/>
        </w:rPr>
        <w:t xml:space="preserve"> контракт (договор) на услуги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464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464E">
        <w:rPr>
          <w:rFonts w:ascii="Times New Roman" w:hAnsi="Times New Roman" w:cs="Times New Roman"/>
          <w:sz w:val="28"/>
          <w:szCs w:val="28"/>
        </w:rPr>
        <w:t xml:space="preserve"> должен содержать  расчет стоимости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5464E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00"/>
      <w:bookmarkEnd w:id="5"/>
      <w:r>
        <w:rPr>
          <w:rFonts w:ascii="Times New Roman" w:hAnsi="Times New Roman" w:cs="Times New Roman"/>
          <w:sz w:val="28"/>
          <w:szCs w:val="28"/>
        </w:rPr>
        <w:t>2.5.2.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транспортных услуг</w:t>
      </w:r>
      <w:r>
        <w:rPr>
          <w:rFonts w:ascii="Times New Roman" w:hAnsi="Times New Roman" w:cs="Times New Roman"/>
          <w:sz w:val="28"/>
          <w:szCs w:val="28"/>
        </w:rPr>
        <w:t xml:space="preserve"> (КОСГУ 222)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Pr="00FE264A" w:rsidRDefault="00E57822" w:rsidP="00D42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, счет, счет-фактура или акт выполненных работ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оказан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FE264A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сторонними организациями с приложением расчетов стоимости автотранспортных услуг.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В случае оказания транспортных услуг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Pr="009D2511">
        <w:rPr>
          <w:rFonts w:ascii="Times New Roman" w:hAnsi="Times New Roman" w:cs="Times New Roman"/>
          <w:sz w:val="28"/>
          <w:szCs w:val="28"/>
        </w:rPr>
        <w:t>предпринимателем дополнительно представляются копии свидетельства о регистрации в налоговом органе.</w:t>
      </w:r>
    </w:p>
    <w:p w:rsidR="00E57822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2.5.3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 (КОСГУ 223)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Pr="00FE264A" w:rsidRDefault="00E57822" w:rsidP="00EE6C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>, счет, счет-фактура на оплату за оказанные коммунальные услуги с приложением расчета стоимости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E264A">
        <w:rPr>
          <w:rFonts w:ascii="Times New Roman" w:hAnsi="Times New Roman" w:cs="Times New Roman"/>
          <w:sz w:val="28"/>
          <w:szCs w:val="28"/>
        </w:rPr>
        <w:t>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2.5.4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арендной платы в соответствии с заключенным договором аренды (субаренды) имущества в целях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D2511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(КОСГУ 224): </w:t>
      </w:r>
    </w:p>
    <w:p w:rsidR="00E57822" w:rsidRPr="00FE264A" w:rsidRDefault="00E57822" w:rsidP="00942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аренды помещений, счет, счет-фактура на оплату за оказанные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D2511">
        <w:rPr>
          <w:rFonts w:ascii="Times New Roman" w:hAnsi="Times New Roman" w:cs="Times New Roman"/>
          <w:sz w:val="28"/>
          <w:szCs w:val="28"/>
        </w:rPr>
        <w:t>оплате расходов, связанных с затрат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D2511">
        <w:rPr>
          <w:rFonts w:ascii="Times New Roman" w:hAnsi="Times New Roman" w:cs="Times New Roman"/>
          <w:sz w:val="28"/>
          <w:szCs w:val="28"/>
        </w:rPr>
        <w:t xml:space="preserve"> на эксплуатационные, коммунальные, охранные услуги и услуги связи по помещениям арендуемым либо переданным в безвозмездное пользование:</w:t>
      </w:r>
    </w:p>
    <w:p w:rsidR="00E57822" w:rsidRDefault="00E57822" w:rsidP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50"/>
      <w:bookmarkEnd w:id="6"/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безвозмездного пользования муниципальным имуществом</w:t>
      </w:r>
      <w:r w:rsidRPr="00FE26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содержащий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условия оплаты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E264A">
        <w:rPr>
          <w:rFonts w:ascii="Times New Roman" w:hAnsi="Times New Roman" w:cs="Times New Roman"/>
          <w:sz w:val="28"/>
          <w:szCs w:val="28"/>
        </w:rPr>
        <w:t>счет, счет-фактура на оплату за оказанные услуги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822" w:rsidRPr="009D2511" w:rsidRDefault="00E57822" w:rsidP="004578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74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C5746">
        <w:rPr>
          <w:rFonts w:ascii="Times New Roman" w:hAnsi="Times New Roman" w:cs="Times New Roman"/>
          <w:sz w:val="28"/>
          <w:szCs w:val="28"/>
        </w:rPr>
        <w:t xml:space="preserve">. </w:t>
      </w:r>
      <w:r w:rsidRPr="009D251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</w:t>
      </w:r>
      <w:r>
        <w:rPr>
          <w:rFonts w:ascii="Times New Roman" w:hAnsi="Times New Roman" w:cs="Times New Roman"/>
          <w:sz w:val="28"/>
          <w:szCs w:val="28"/>
        </w:rPr>
        <w:t xml:space="preserve">работ (услуг) по содержанию </w:t>
      </w:r>
      <w:r w:rsidRPr="009D2511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(КОСГУ 225)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E57822" w:rsidRPr="009D2511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При оплате работ (услуг) по </w:t>
      </w:r>
      <w:r w:rsidRPr="009D2511"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 xml:space="preserve">ему </w:t>
      </w:r>
      <w:r w:rsidRPr="009D2511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содержанию </w:t>
      </w:r>
      <w:r w:rsidRPr="009D2511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822" w:rsidRPr="009D2511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>, сводн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D2511">
        <w:rPr>
          <w:rFonts w:ascii="Times New Roman" w:hAnsi="Times New Roman" w:cs="Times New Roman"/>
          <w:sz w:val="28"/>
          <w:szCs w:val="28"/>
        </w:rPr>
        <w:t>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работ, калькуляци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E57822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документ, удостоверяющий факт оказания услуг (справка о стоимости выполненных работ (услуг)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 w:rsidRPr="007B2A8D">
        <w:rPr>
          <w:rFonts w:ascii="Times New Roman" w:hAnsi="Times New Roman" w:cs="Times New Roman"/>
          <w:sz w:val="28"/>
          <w:szCs w:val="28"/>
        </w:rPr>
        <w:t xml:space="preserve"> заказ-наряд и (или)  квитанция и (или) акт выполненных работ (услуг)) (при окончатель</w:t>
      </w:r>
      <w:r>
        <w:rPr>
          <w:rFonts w:ascii="Times New Roman" w:hAnsi="Times New Roman" w:cs="Times New Roman"/>
          <w:sz w:val="28"/>
          <w:szCs w:val="28"/>
        </w:rPr>
        <w:t>ной оплате работ (этапов работ).</w:t>
      </w:r>
    </w:p>
    <w:p w:rsidR="00E57822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В случае проведения работ по текущему ремонту имущества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Pr="009D2511">
        <w:rPr>
          <w:rFonts w:ascii="Times New Roman" w:hAnsi="Times New Roman" w:cs="Times New Roman"/>
          <w:sz w:val="28"/>
          <w:szCs w:val="28"/>
        </w:rPr>
        <w:t>предпринимателем дополнительно представляется копия свидетельства о регистрации в налоговом органе.</w:t>
      </w:r>
    </w:p>
    <w:p w:rsidR="00E57822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При оплате работ (услуг) по </w:t>
      </w:r>
      <w:r w:rsidRPr="009D2511"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 xml:space="preserve">ему </w:t>
      </w:r>
      <w:r w:rsidRPr="009D2511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содержанию объектов дорожного хозяйства:</w:t>
      </w:r>
    </w:p>
    <w:p w:rsidR="00E57822" w:rsidRPr="009D2511" w:rsidRDefault="00E57822" w:rsidP="00A96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>, сводн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D2511">
        <w:rPr>
          <w:rFonts w:ascii="Times New Roman" w:hAnsi="Times New Roman" w:cs="Times New Roman"/>
          <w:sz w:val="28"/>
          <w:szCs w:val="28"/>
        </w:rPr>
        <w:t>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работ, калькуляци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E57822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 приемке выполненных работ (форма № КС-2);</w:t>
      </w:r>
    </w:p>
    <w:p w:rsidR="00E57822" w:rsidRPr="009D2511" w:rsidRDefault="00E57822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стоимости выполненных работ и затрат (форма № КС-3).</w:t>
      </w:r>
    </w:p>
    <w:p w:rsidR="00E57822" w:rsidRPr="009D2511" w:rsidRDefault="00E57822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63"/>
      <w:bookmarkEnd w:id="7"/>
      <w:r>
        <w:rPr>
          <w:rFonts w:ascii="Times New Roman" w:hAnsi="Times New Roman" w:cs="Times New Roman"/>
          <w:sz w:val="28"/>
          <w:szCs w:val="28"/>
        </w:rPr>
        <w:t>2.6.3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оплате работ по </w:t>
      </w:r>
      <w:r w:rsidRPr="009D2511">
        <w:rPr>
          <w:rFonts w:ascii="Times New Roman" w:hAnsi="Times New Roman" w:cs="Times New Roman"/>
          <w:sz w:val="28"/>
          <w:szCs w:val="28"/>
        </w:rPr>
        <w:t>капитальн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и (или) реставраци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 xml:space="preserve"> зданий и сооружений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822" w:rsidRDefault="00E57822" w:rsidP="00673BA8">
      <w:pPr>
        <w:pStyle w:val="ConsPlusNormal"/>
        <w:ind w:firstLine="540"/>
        <w:jc w:val="both"/>
      </w:pPr>
      <w:r>
        <w:t>положительное заключение государственной (негосударственной) экспертизы проектной документации, выданное организацией государственной (негосударственной)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E57822" w:rsidRPr="009D2511" w:rsidRDefault="00E57822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с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 xml:space="preserve"> на проведение работ, сводн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работ;</w:t>
      </w:r>
    </w:p>
    <w:p w:rsidR="00E57822" w:rsidRDefault="00E57822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справку о стоимости выполненных работ и затрат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форма №</w:t>
        </w:r>
        <w:r w:rsidRPr="009D2511">
          <w:rPr>
            <w:rFonts w:ascii="Times New Roman" w:hAnsi="Times New Roman" w:cs="Times New Roman"/>
            <w:sz w:val="28"/>
            <w:szCs w:val="28"/>
          </w:rPr>
          <w:t xml:space="preserve"> КС-3</w:t>
        </w:r>
      </w:hyperlink>
      <w: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822" w:rsidRPr="009D2511" w:rsidRDefault="00E57822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 приемке выполненных работ (форма № КС-2).</w:t>
      </w:r>
    </w:p>
    <w:p w:rsidR="00E57822" w:rsidRDefault="00E57822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22593">
        <w:rPr>
          <w:rFonts w:ascii="Times New Roman" w:hAnsi="Times New Roman" w:cs="Times New Roman"/>
          <w:sz w:val="28"/>
          <w:szCs w:val="28"/>
        </w:rPr>
        <w:t xml:space="preserve">. Для подтверждения оплаты денежных обязательств, возникающих при    оплате расходов </w:t>
      </w:r>
      <w:r>
        <w:rPr>
          <w:rFonts w:ascii="Times New Roman" w:hAnsi="Times New Roman" w:cs="Times New Roman"/>
          <w:sz w:val="28"/>
          <w:szCs w:val="28"/>
        </w:rPr>
        <w:t>по прочим работам, услугам (КОСГУ 226):</w:t>
      </w:r>
    </w:p>
    <w:p w:rsidR="00E57822" w:rsidRPr="00971E97" w:rsidRDefault="00E57822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71E97">
        <w:rPr>
          <w:rFonts w:ascii="Times New Roman" w:hAnsi="Times New Roman" w:cs="Times New Roman"/>
          <w:sz w:val="28"/>
          <w:szCs w:val="28"/>
        </w:rPr>
        <w:t xml:space="preserve"> контракт (договор);</w:t>
      </w:r>
    </w:p>
    <w:p w:rsidR="00E57822" w:rsidRPr="00971E97" w:rsidRDefault="00E57822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счет;</w:t>
      </w:r>
    </w:p>
    <w:p w:rsidR="00E57822" w:rsidRPr="00971E97" w:rsidRDefault="00E57822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счет-фактура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E97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E57822" w:rsidRPr="00971E97" w:rsidRDefault="00E57822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акт выполненных работ (услуг);</w:t>
      </w:r>
    </w:p>
    <w:p w:rsidR="00E57822" w:rsidRPr="00971E97" w:rsidRDefault="00E57822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накладная (при наличии).</w:t>
      </w:r>
    </w:p>
    <w:p w:rsidR="00E57822" w:rsidRPr="00922593" w:rsidRDefault="00E57822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При оплате </w:t>
      </w:r>
      <w:r w:rsidRPr="00922593">
        <w:rPr>
          <w:rFonts w:ascii="Times New Roman" w:hAnsi="Times New Roman" w:cs="Times New Roman"/>
          <w:sz w:val="28"/>
          <w:szCs w:val="28"/>
        </w:rPr>
        <w:t>выполнен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922593">
        <w:rPr>
          <w:rFonts w:ascii="Times New Roman" w:hAnsi="Times New Roman" w:cs="Times New Roman"/>
          <w:sz w:val="28"/>
          <w:szCs w:val="28"/>
        </w:rPr>
        <w:t xml:space="preserve"> научно-исследовательских работ:</w:t>
      </w:r>
    </w:p>
    <w:p w:rsidR="00E57822" w:rsidRPr="00922593" w:rsidRDefault="00E57822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22593">
        <w:rPr>
          <w:rFonts w:ascii="Times New Roman" w:hAnsi="Times New Roman" w:cs="Times New Roman"/>
          <w:sz w:val="28"/>
          <w:szCs w:val="28"/>
        </w:rPr>
        <w:t xml:space="preserve"> контракт (договор) с календарным планом-графиком и сметой расходов на выполнение работ;</w:t>
      </w:r>
    </w:p>
    <w:p w:rsidR="00E57822" w:rsidRPr="00971E97" w:rsidRDefault="00E57822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справку о стоимости выполненных работ;</w:t>
      </w:r>
    </w:p>
    <w:p w:rsidR="00E57822" w:rsidRDefault="00E57822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акт выполненных работ.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При оплате </w:t>
      </w:r>
      <w:r w:rsidRPr="00922593">
        <w:rPr>
          <w:rFonts w:ascii="Times New Roman" w:hAnsi="Times New Roman" w:cs="Times New Roman"/>
          <w:sz w:val="28"/>
          <w:szCs w:val="28"/>
        </w:rPr>
        <w:t>расходов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869">
        <w:rPr>
          <w:rFonts w:ascii="Times New Roman" w:hAnsi="Times New Roman" w:cs="Times New Roman"/>
          <w:sz w:val="28"/>
          <w:szCs w:val="28"/>
        </w:rPr>
        <w:t>разработку проектно</w:t>
      </w:r>
      <w:r>
        <w:rPr>
          <w:rFonts w:ascii="Times New Roman" w:hAnsi="Times New Roman" w:cs="Times New Roman"/>
          <w:sz w:val="28"/>
          <w:szCs w:val="28"/>
        </w:rPr>
        <w:t>й (</w:t>
      </w:r>
      <w:r w:rsidRPr="00CF1869">
        <w:rPr>
          <w:rFonts w:ascii="Times New Roman" w:hAnsi="Times New Roman" w:cs="Times New Roman"/>
          <w:sz w:val="28"/>
          <w:szCs w:val="28"/>
        </w:rPr>
        <w:t>сметной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1869">
        <w:rPr>
          <w:rFonts w:ascii="Times New Roman" w:hAnsi="Times New Roman" w:cs="Times New Roman"/>
          <w:sz w:val="28"/>
          <w:szCs w:val="28"/>
        </w:rPr>
        <w:t xml:space="preserve"> документации и  выполнение проектно-изыскательских работ (КОСГУ 226):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уполномоченный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</w:t>
      </w:r>
      <w:r>
        <w:rPr>
          <w:rFonts w:ascii="Times New Roman" w:hAnsi="Times New Roman" w:cs="Times New Roman"/>
          <w:sz w:val="28"/>
          <w:szCs w:val="28"/>
        </w:rPr>
        <w:t>, Дубовского района</w:t>
      </w:r>
      <w:r w:rsidRPr="00CF1869">
        <w:rPr>
          <w:rFonts w:ascii="Times New Roman" w:hAnsi="Times New Roman" w:cs="Times New Roman"/>
          <w:sz w:val="28"/>
          <w:szCs w:val="28"/>
        </w:rPr>
        <w:t>, либо распорядительный документ о том, что государственная экспертиза в соответствии с законодательством не требуется;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CF1869">
        <w:rPr>
          <w:rFonts w:ascii="Times New Roman" w:hAnsi="Times New Roman" w:cs="Times New Roman"/>
          <w:sz w:val="28"/>
          <w:szCs w:val="28"/>
        </w:rPr>
        <w:t xml:space="preserve"> контракт на разработку проектно</w:t>
      </w:r>
      <w:r>
        <w:rPr>
          <w:rFonts w:ascii="Times New Roman" w:hAnsi="Times New Roman" w:cs="Times New Roman"/>
          <w:sz w:val="28"/>
          <w:szCs w:val="28"/>
        </w:rPr>
        <w:t>й (</w:t>
      </w:r>
      <w:r w:rsidRPr="00CF1869">
        <w:rPr>
          <w:rFonts w:ascii="Times New Roman" w:hAnsi="Times New Roman" w:cs="Times New Roman"/>
          <w:sz w:val="28"/>
          <w:szCs w:val="28"/>
        </w:rPr>
        <w:t>сметной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1869">
        <w:rPr>
          <w:rFonts w:ascii="Times New Roman" w:hAnsi="Times New Roman" w:cs="Times New Roman"/>
          <w:sz w:val="28"/>
          <w:szCs w:val="28"/>
        </w:rPr>
        <w:t xml:space="preserve"> документации и выполнение  проектно-изыскательских работ;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>календарный план выполнения работ;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 xml:space="preserve">по долгосрочным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F1869">
        <w:rPr>
          <w:rFonts w:ascii="Times New Roman" w:hAnsi="Times New Roman" w:cs="Times New Roman"/>
          <w:sz w:val="28"/>
          <w:szCs w:val="28"/>
        </w:rPr>
        <w:t xml:space="preserve"> контрактам на выполнение работ с длительным производственным циклом – справка о состоянии расчетов по состоянию на 1</w:t>
      </w:r>
      <w:r>
        <w:rPr>
          <w:rFonts w:ascii="Times New Roman" w:hAnsi="Times New Roman" w:cs="Times New Roman"/>
          <w:sz w:val="28"/>
          <w:szCs w:val="28"/>
        </w:rPr>
        <w:t xml:space="preserve"> января года, в котором осуществляется санкционирование</w:t>
      </w:r>
      <w:r w:rsidRPr="00CF1869">
        <w:rPr>
          <w:rFonts w:ascii="Times New Roman" w:hAnsi="Times New Roman" w:cs="Times New Roman"/>
          <w:sz w:val="28"/>
          <w:szCs w:val="28"/>
        </w:rPr>
        <w:t>, подтверждающая финансирование, произведенное с начала выполнения работ;</w:t>
      </w:r>
    </w:p>
    <w:p w:rsidR="00E57822" w:rsidRPr="00CF1869" w:rsidRDefault="00E57822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выполненных работ, акт сдачи-приемки проектной (сметной) документации.</w:t>
      </w:r>
    </w:p>
    <w:p w:rsidR="00E57822" w:rsidRPr="00194621" w:rsidRDefault="00E57822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63"/>
      <w:bookmarkEnd w:id="8"/>
      <w:r w:rsidRPr="0019462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94621">
        <w:rPr>
          <w:rFonts w:ascii="Times New Roman" w:hAnsi="Times New Roman" w:cs="Times New Roman"/>
          <w:sz w:val="28"/>
          <w:szCs w:val="28"/>
        </w:rPr>
        <w:t xml:space="preserve">.  Для подтверждения оплаты денежных обязательств по оплате расходов, связанных с предоставлением субсидий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организациям, за исключением бюджетных учреждений </w:t>
      </w:r>
      <w:r w:rsidRPr="00194621">
        <w:rPr>
          <w:rFonts w:ascii="Times New Roman" w:hAnsi="Times New Roman" w:cs="Times New Roman"/>
          <w:sz w:val="28"/>
          <w:szCs w:val="28"/>
        </w:rPr>
        <w:t>(КОСГУ 241):</w:t>
      </w:r>
    </w:p>
    <w:p w:rsidR="00E57822" w:rsidRDefault="00E57822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реестр получателей субсидий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3 к настоящему перечню.</w:t>
      </w:r>
    </w:p>
    <w:p w:rsidR="00E57822" w:rsidRPr="00194621" w:rsidRDefault="00E57822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62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94621">
        <w:rPr>
          <w:rFonts w:ascii="Times New Roman" w:hAnsi="Times New Roman" w:cs="Times New Roman"/>
          <w:sz w:val="28"/>
          <w:szCs w:val="28"/>
        </w:rPr>
        <w:t>.1. Для подтверждения оплаты денежных обязательств по оплате расходо</w:t>
      </w:r>
      <w:r>
        <w:rPr>
          <w:rFonts w:ascii="Times New Roman" w:hAnsi="Times New Roman" w:cs="Times New Roman"/>
          <w:sz w:val="28"/>
          <w:szCs w:val="28"/>
        </w:rPr>
        <w:t>в, связанных с предоставлением муниципальным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Pr="00194621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бюджетные учреждения) субсидий на иные цели (бюджетных инвестиций) (КОСГУ 241):</w:t>
      </w:r>
    </w:p>
    <w:p w:rsidR="00E57822" w:rsidRPr="00194621" w:rsidRDefault="00E57822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реестр  выплат.</w:t>
      </w:r>
    </w:p>
    <w:p w:rsidR="00E57822" w:rsidRPr="006C6C98" w:rsidRDefault="00E57822" w:rsidP="00DF12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 xml:space="preserve">Санкционирование  оплаты денежных обязательств по расходам, связанным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бюджетным учреждениям  субсидий на иные цели (бюджетных инвестиций), осуществляется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DE7A8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Малолученского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Pr="00AB274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15.04.2014 №46.</w:t>
      </w:r>
    </w:p>
    <w:p w:rsidR="00E57822" w:rsidRDefault="00E57822" w:rsidP="006C6C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санкционирования расходов, связанных с предоставлением </w:t>
      </w:r>
      <w:r w:rsidRPr="00194621">
        <w:rPr>
          <w:rFonts w:ascii="Times New Roman" w:hAnsi="Times New Roman" w:cs="Times New Roman"/>
          <w:sz w:val="28"/>
          <w:szCs w:val="28"/>
        </w:rPr>
        <w:t>субсидий на иные цели (бюджетных инвестиций)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621">
        <w:rPr>
          <w:rFonts w:ascii="Times New Roman" w:hAnsi="Times New Roman" w:cs="Times New Roman"/>
          <w:sz w:val="28"/>
          <w:szCs w:val="28"/>
        </w:rPr>
        <w:t xml:space="preserve"> представляются документы, состав которых зависит от экономического содержания операций сектора государственного управления. </w:t>
      </w:r>
    </w:p>
    <w:p w:rsidR="00E57822" w:rsidRDefault="00E57822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94621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 по оплате расходов по предоставлению межбюджетных трансфертов (КОСГУ 251)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822" w:rsidRPr="00194621" w:rsidRDefault="00E57822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2.9.1. Б</w:t>
      </w:r>
      <w:r w:rsidRPr="00194621">
        <w:rPr>
          <w:rFonts w:ascii="Times New Roman" w:hAnsi="Times New Roman" w:cs="Times New Roman"/>
          <w:sz w:val="28"/>
          <w:szCs w:val="28"/>
        </w:rPr>
        <w:t>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94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1946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7822" w:rsidRDefault="00E57822" w:rsidP="00907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в части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1E9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1E9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71E97">
        <w:rPr>
          <w:rFonts w:ascii="Times New Roman" w:hAnsi="Times New Roman" w:cs="Times New Roman"/>
          <w:sz w:val="28"/>
          <w:szCs w:val="28"/>
        </w:rPr>
        <w:t xml:space="preserve"> – документы, предоставление которых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Pr="00971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Pr="00971E97">
        <w:rPr>
          <w:rFonts w:ascii="Times New Roman" w:hAnsi="Times New Roman" w:cs="Times New Roman"/>
          <w:sz w:val="28"/>
          <w:szCs w:val="28"/>
        </w:rPr>
        <w:t xml:space="preserve">Правительства Ростовской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порядках </w:t>
      </w:r>
      <w:r w:rsidRPr="00971E9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1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71E97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я)</w:t>
      </w:r>
      <w:r w:rsidRPr="00971E97">
        <w:rPr>
          <w:rFonts w:ascii="Times New Roman" w:hAnsi="Times New Roman" w:cs="Times New Roman"/>
          <w:sz w:val="28"/>
          <w:szCs w:val="28"/>
        </w:rPr>
        <w:t xml:space="preserve"> соответствующих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муниципальные правовые акты Малолученского сельского поселения, после их проверки и подтверждения главным распорядителем бюджетных средств обоснованности возникновения денежных обязательств.</w:t>
      </w:r>
    </w:p>
    <w:p w:rsidR="00E57822" w:rsidRPr="006A5C18" w:rsidRDefault="00E57822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2.10. </w:t>
      </w:r>
      <w:r w:rsidRPr="006A5C18">
        <w:rPr>
          <w:rFonts w:ascii="Times New Roman" w:hAnsi="Times New Roman" w:cs="Times New Roman"/>
          <w:sz w:val="28"/>
          <w:szCs w:val="28"/>
          <w:lang w:eastAsia="ru-RU"/>
        </w:rPr>
        <w:t>Для подтверждения оплаты денежных обязательств, связанных с выплат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6A5C18">
        <w:rPr>
          <w:rFonts w:ascii="Times New Roman" w:hAnsi="Times New Roman" w:cs="Times New Roman"/>
          <w:sz w:val="28"/>
          <w:szCs w:val="28"/>
          <w:lang w:eastAsia="ru-RU"/>
        </w:rPr>
        <w:t xml:space="preserve"> пенсий, пособий</w:t>
      </w:r>
      <w:r w:rsidRPr="006A5C1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организациями сектора государственного управления (КОСГУ 263): </w:t>
      </w:r>
    </w:p>
    <w:p w:rsidR="00E57822" w:rsidRPr="006A5C18" w:rsidRDefault="00E57822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5C18">
        <w:rPr>
          <w:rFonts w:ascii="Times New Roman" w:hAnsi="Times New Roman" w:cs="Times New Roman"/>
          <w:sz w:val="28"/>
          <w:szCs w:val="28"/>
          <w:lang w:eastAsia="ru-RU"/>
        </w:rPr>
        <w:t xml:space="preserve">справка о начисленных выплатах. </w:t>
      </w:r>
    </w:p>
    <w:p w:rsidR="00E57822" w:rsidRDefault="00E57822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968"/>
      <w:bookmarkEnd w:id="9"/>
      <w:r>
        <w:rPr>
          <w:rFonts w:ascii="Times New Roman" w:hAnsi="Times New Roman" w:cs="Times New Roman"/>
          <w:sz w:val="28"/>
          <w:szCs w:val="28"/>
        </w:rPr>
        <w:t>2.11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 w:rsidRPr="00922593">
        <w:rPr>
          <w:rFonts w:ascii="Times New Roman" w:hAnsi="Times New Roman" w:cs="Times New Roman"/>
          <w:sz w:val="28"/>
          <w:szCs w:val="28"/>
        </w:rPr>
        <w:t xml:space="preserve">Для подтверждения оплаты денежных обязательств, возникающих при    оплате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E264A">
        <w:rPr>
          <w:rFonts w:ascii="Times New Roman" w:hAnsi="Times New Roman" w:cs="Times New Roman"/>
          <w:sz w:val="28"/>
          <w:szCs w:val="28"/>
        </w:rPr>
        <w:t>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264A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 (КОСГУ</w:t>
      </w:r>
      <w:r w:rsidRPr="00FE264A">
        <w:rPr>
          <w:rFonts w:ascii="Times New Roman" w:hAnsi="Times New Roman" w:cs="Times New Roman"/>
          <w:sz w:val="28"/>
          <w:szCs w:val="28"/>
        </w:rPr>
        <w:t xml:space="preserve"> 290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7822" w:rsidRPr="00FE264A" w:rsidRDefault="00E57822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договор, счет, счет-фактура, накладная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264A">
        <w:rPr>
          <w:rFonts w:ascii="Times New Roman" w:hAnsi="Times New Roman" w:cs="Times New Roman"/>
          <w:sz w:val="28"/>
          <w:szCs w:val="28"/>
        </w:rPr>
        <w:t xml:space="preserve">квитанция, расчет налога.  </w:t>
      </w:r>
    </w:p>
    <w:p w:rsidR="00E57822" w:rsidRPr="0005390F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5390F">
        <w:rPr>
          <w:rFonts w:ascii="Times New Roman" w:hAnsi="Times New Roman" w:cs="Times New Roman"/>
          <w:sz w:val="28"/>
          <w:szCs w:val="28"/>
        </w:rPr>
        <w:t>.1. При  оплате взносов на участие в конференциях, выставках, семинарах и других мероприятиях, проводимых сторонними организациями:</w:t>
      </w:r>
    </w:p>
    <w:p w:rsidR="00E57822" w:rsidRPr="0005390F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участии работников организации в указанных мероприятиях;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счет или иной документ, подтверждающий сумму оплаты взноса и содержащий реквизиты для оплаты.</w:t>
      </w:r>
    </w:p>
    <w:p w:rsidR="00E57822" w:rsidRPr="009D2511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</w:t>
      </w:r>
      <w:r w:rsidRPr="009D2511">
        <w:rPr>
          <w:rFonts w:ascii="Times New Roman" w:hAnsi="Times New Roman" w:cs="Times New Roman"/>
          <w:sz w:val="28"/>
          <w:szCs w:val="28"/>
        </w:rPr>
        <w:t xml:space="preserve">При оплате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D2511">
        <w:rPr>
          <w:rFonts w:ascii="Times New Roman" w:hAnsi="Times New Roman" w:cs="Times New Roman"/>
          <w:sz w:val="28"/>
          <w:szCs w:val="28"/>
        </w:rPr>
        <w:t>зносов за членство в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822" w:rsidRPr="00FE264A" w:rsidRDefault="00E57822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80"/>
      <w:bookmarkEnd w:id="10"/>
      <w:r w:rsidRPr="00FE264A">
        <w:rPr>
          <w:rFonts w:ascii="Times New Roman" w:hAnsi="Times New Roman" w:cs="Times New Roman"/>
          <w:sz w:val="28"/>
          <w:szCs w:val="28"/>
        </w:rPr>
        <w:t>документы, подтверждающие членство получателя бюджетных средств в организации,</w:t>
      </w:r>
    </w:p>
    <w:p w:rsidR="00E57822" w:rsidRPr="00FE264A" w:rsidRDefault="00E57822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счет или иной документ, подтверждающий сумму членского взноса и содержащий реквизиты для оплаты.</w:t>
      </w:r>
    </w:p>
    <w:p w:rsidR="00E57822" w:rsidRDefault="00E578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2.11.3. </w:t>
      </w:r>
      <w:r w:rsidRPr="009D2511">
        <w:rPr>
          <w:rFonts w:ascii="Times New Roman" w:hAnsi="Times New Roman" w:cs="Times New Roman"/>
          <w:sz w:val="28"/>
          <w:szCs w:val="28"/>
        </w:rPr>
        <w:t>При оплате расходов на приобретение (изготовление) сувенирно-подарочной и наградной продукции:</w:t>
      </w:r>
    </w:p>
    <w:p w:rsidR="00E57822" w:rsidRDefault="00E57822" w:rsidP="00DA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>распорядительный документ руководителя получателя бюджетных средств о приобретении сувенирно-подарочной и наградной продукции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822" w:rsidRPr="009D2511" w:rsidRDefault="00E57822" w:rsidP="009F7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договор, счет, счет-фактура, накладная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264A">
        <w:rPr>
          <w:rFonts w:ascii="Times New Roman" w:hAnsi="Times New Roman" w:cs="Times New Roman"/>
          <w:sz w:val="28"/>
          <w:szCs w:val="28"/>
        </w:rPr>
        <w:t>квитанция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822" w:rsidRDefault="00E57822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2.11.4. При </w:t>
      </w:r>
      <w:r w:rsidRPr="00FE264A">
        <w:rPr>
          <w:rFonts w:ascii="Times New Roman" w:hAnsi="Times New Roman" w:cs="Times New Roman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264A">
        <w:rPr>
          <w:rFonts w:ascii="Times New Roman" w:hAnsi="Times New Roman" w:cs="Times New Roman"/>
          <w:sz w:val="28"/>
          <w:szCs w:val="28"/>
        </w:rPr>
        <w:t xml:space="preserve"> премий, денежных поощрений, денежных компенсаций, иных выплат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7822" w:rsidRDefault="00E57822" w:rsidP="00535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E57822" w:rsidRPr="009D2511" w:rsidRDefault="00E57822" w:rsidP="00B022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осуществлении соответствующих выплат с указанием суммы расхода либо размера выплат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822" w:rsidRPr="00FF594D" w:rsidRDefault="00E57822" w:rsidP="00B022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655DBE">
        <w:rPr>
          <w:rFonts w:ascii="Times New Roman" w:hAnsi="Times New Roman" w:cs="Times New Roman"/>
          <w:sz w:val="28"/>
          <w:szCs w:val="28"/>
        </w:rPr>
        <w:t>платежей во внебюджетные фонды и удержанного налога на</w:t>
      </w:r>
      <w:r>
        <w:rPr>
          <w:rFonts w:ascii="Times New Roman" w:hAnsi="Times New Roman" w:cs="Times New Roman"/>
          <w:sz w:val="28"/>
          <w:szCs w:val="28"/>
        </w:rPr>
        <w:t xml:space="preserve"> доходы физических лиц.</w:t>
      </w:r>
    </w:p>
    <w:p w:rsidR="00E57822" w:rsidRPr="00887B0F" w:rsidRDefault="00E57822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589"/>
      <w:bookmarkEnd w:id="11"/>
      <w:r w:rsidRPr="00887B0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87B0F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При у</w:t>
      </w:r>
      <w:r w:rsidRPr="00887B0F">
        <w:rPr>
          <w:rFonts w:ascii="Times New Roman" w:hAnsi="Times New Roman" w:cs="Times New Roman"/>
          <w:sz w:val="28"/>
          <w:szCs w:val="28"/>
        </w:rPr>
        <w:t>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7B0F">
        <w:rPr>
          <w:rFonts w:ascii="Times New Roman" w:hAnsi="Times New Roman" w:cs="Times New Roman"/>
          <w:sz w:val="28"/>
          <w:szCs w:val="28"/>
        </w:rPr>
        <w:t xml:space="preserve"> налогов, сборов и взносов:</w:t>
      </w:r>
    </w:p>
    <w:p w:rsidR="00E57822" w:rsidRPr="00887B0F" w:rsidRDefault="00E57822" w:rsidP="00887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0F">
        <w:rPr>
          <w:rFonts w:ascii="Times New Roman" w:hAnsi="Times New Roman" w:cs="Times New Roman"/>
          <w:sz w:val="28"/>
          <w:szCs w:val="28"/>
        </w:rPr>
        <w:t>реестр выплат;</w:t>
      </w:r>
    </w:p>
    <w:p w:rsidR="00E57822" w:rsidRDefault="00E57822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0F">
        <w:rPr>
          <w:rFonts w:ascii="Times New Roman" w:hAnsi="Times New Roman" w:cs="Times New Roman"/>
          <w:sz w:val="28"/>
          <w:szCs w:val="28"/>
        </w:rPr>
        <w:t>декларация и (или) расчет налога (сбора)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сроков уплаты </w:t>
      </w:r>
      <w:r w:rsidRPr="00887B0F">
        <w:rPr>
          <w:rFonts w:ascii="Times New Roman" w:hAnsi="Times New Roman" w:cs="Times New Roman"/>
          <w:sz w:val="28"/>
          <w:szCs w:val="28"/>
        </w:rPr>
        <w:t>налога (сбора)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налоговым законодательством</w:t>
      </w:r>
      <w:r w:rsidRPr="00887B0F">
        <w:rPr>
          <w:rFonts w:ascii="Times New Roman" w:hAnsi="Times New Roman" w:cs="Times New Roman"/>
          <w:sz w:val="28"/>
          <w:szCs w:val="28"/>
        </w:rPr>
        <w:t>.</w:t>
      </w:r>
    </w:p>
    <w:p w:rsidR="00E57822" w:rsidRDefault="00E57822" w:rsidP="00B93AC8">
      <w:pPr>
        <w:pStyle w:val="ConsPlusNormal"/>
        <w:ind w:firstLine="540"/>
        <w:jc w:val="both"/>
      </w:pPr>
      <w:r>
        <w:t>2.12</w:t>
      </w:r>
      <w:r w:rsidRPr="009D2511">
        <w:t xml:space="preserve">. </w:t>
      </w:r>
      <w:r w:rsidRPr="00E74782">
        <w:t>Для подтверждения оплаты денежных обязательств</w:t>
      </w:r>
      <w:r>
        <w:t xml:space="preserve"> по п</w:t>
      </w:r>
      <w:r w:rsidRPr="009D2511">
        <w:t>огашени</w:t>
      </w:r>
      <w:r>
        <w:t>ю</w:t>
      </w:r>
      <w:r w:rsidRPr="009D2511">
        <w:t xml:space="preserve">, в случаях, установленных нормативными правовыми актами </w:t>
      </w:r>
      <w:r>
        <w:t>Малолученского сельского поселения</w:t>
      </w:r>
      <w:r w:rsidRPr="009D2511">
        <w:t xml:space="preserve">, кредиторской задолженности </w:t>
      </w:r>
      <w:r w:rsidRPr="00721FB8">
        <w:t xml:space="preserve">за период, предшествующий текущему финансовому году, в счет плановых назначений соответствующих расходов, предусмотренных </w:t>
      </w:r>
      <w:r>
        <w:t xml:space="preserve">решением </w:t>
      </w:r>
      <w:r w:rsidRPr="004718E8">
        <w:t xml:space="preserve">о бюджете </w:t>
      </w:r>
      <w:r>
        <w:t>Малолученского сельского поселения</w:t>
      </w:r>
      <w:r w:rsidRPr="007B2A8D">
        <w:t xml:space="preserve"> </w:t>
      </w:r>
      <w:r>
        <w:t xml:space="preserve">Дубовского района </w:t>
      </w:r>
      <w:r w:rsidRPr="004718E8">
        <w:t>на текущий финансовый год</w:t>
      </w:r>
      <w:r>
        <w:t xml:space="preserve"> и плановый период</w:t>
      </w:r>
      <w:r w:rsidRPr="004718E8">
        <w:t>:</w:t>
      </w:r>
    </w:p>
    <w:p w:rsidR="00E57822" w:rsidRPr="004718E8" w:rsidRDefault="00E57822" w:rsidP="00B93AC8">
      <w:pPr>
        <w:pStyle w:val="ConsPlusNormal"/>
        <w:ind w:firstLine="540"/>
        <w:jc w:val="both"/>
      </w:pPr>
      <w:r w:rsidRPr="004718E8">
        <w:t>акт сверки расчетов с организацией, осуществившей поставку товаров, выполнение работ, оказание услуг</w:t>
      </w:r>
      <w:r>
        <w:t>;</w:t>
      </w:r>
    </w:p>
    <w:p w:rsidR="00E57822" w:rsidRDefault="00E57822" w:rsidP="00B93AC8">
      <w:pPr>
        <w:pStyle w:val="ConsPlusNormal"/>
        <w:ind w:firstLine="540"/>
        <w:jc w:val="both"/>
      </w:pPr>
      <w:r>
        <w:t>расшифровка к форме «</w:t>
      </w:r>
      <w:r w:rsidRPr="000D6966">
        <w:t>Сведения по дебиторской и кредиторской задолженности</w:t>
      </w:r>
      <w:r>
        <w:t xml:space="preserve"> на 1 января очередного финансового года» к годовой отчетности об исполнении бюджета</w:t>
      </w:r>
      <w:r w:rsidRPr="000D6966">
        <w:t>.</w:t>
      </w:r>
    </w:p>
    <w:p w:rsidR="00E57822" w:rsidRPr="00B51559" w:rsidRDefault="00E57822" w:rsidP="007E0EA1">
      <w:pPr>
        <w:pStyle w:val="ConsPlusNormal"/>
        <w:ind w:firstLine="540"/>
        <w:jc w:val="both"/>
      </w:pPr>
      <w:r>
        <w:t xml:space="preserve">2.13. </w:t>
      </w:r>
      <w:r w:rsidRPr="00955D9C">
        <w:t>Для подтверждения оплаты денежных обязательств, связанных</w:t>
      </w:r>
      <w:r>
        <w:t xml:space="preserve"> с оплатой расходов </w:t>
      </w:r>
      <w:r w:rsidRPr="00B51559">
        <w:t xml:space="preserve">по </w:t>
      </w:r>
      <w:r>
        <w:t>строительству и реконструкции</w:t>
      </w:r>
      <w:r w:rsidRPr="00B51559">
        <w:t xml:space="preserve"> зданий и сооружений</w:t>
      </w:r>
      <w:r>
        <w:t xml:space="preserve"> (КОСГУ 310)</w:t>
      </w:r>
      <w:r w:rsidRPr="00B51559">
        <w:t>:</w:t>
      </w:r>
    </w:p>
    <w:p w:rsidR="00E57822" w:rsidRDefault="00E57822" w:rsidP="007E0EA1">
      <w:pPr>
        <w:pStyle w:val="ConsPlusNormal"/>
        <w:ind w:firstLine="540"/>
        <w:jc w:val="both"/>
      </w:pPr>
      <w:r>
        <w:t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Малолученского сельского поселения</w:t>
      </w:r>
      <w:r w:rsidRPr="007B2A8D">
        <w:t xml:space="preserve"> </w:t>
      </w:r>
      <w:r>
        <w:t>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E57822" w:rsidRDefault="00E57822" w:rsidP="007E0EA1">
      <w:pPr>
        <w:pStyle w:val="ConsPlusNormal"/>
        <w:ind w:firstLine="540"/>
        <w:jc w:val="both"/>
      </w:pPr>
      <w:r>
        <w:t>государственный контракт на выполнение подрядных работ;</w:t>
      </w:r>
    </w:p>
    <w:p w:rsidR="00E57822" w:rsidRDefault="00E57822" w:rsidP="007E0EA1">
      <w:pPr>
        <w:pStyle w:val="ConsPlusNormal"/>
        <w:ind w:firstLine="540"/>
        <w:jc w:val="both"/>
      </w:pPr>
      <w:r>
        <w:t>сводный сметный расчет стоимости строительства;</w:t>
      </w:r>
    </w:p>
    <w:p w:rsidR="00E57822" w:rsidRDefault="00E57822" w:rsidP="007E0EA1">
      <w:pPr>
        <w:pStyle w:val="ConsPlusNormal"/>
        <w:ind w:firstLine="540"/>
        <w:jc w:val="both"/>
      </w:pPr>
      <w:r>
        <w:t>календарный план выполнения работ;</w:t>
      </w:r>
    </w:p>
    <w:p w:rsidR="00E57822" w:rsidRDefault="00E57822" w:rsidP="007E0EA1">
      <w:pPr>
        <w:pStyle w:val="ConsPlusNormal"/>
        <w:ind w:firstLine="540"/>
        <w:jc w:val="both"/>
      </w:pPr>
      <w:r>
        <w:t>по долгосрочным государственным контрактам на выполнение работ с длительным производственным циклом – справка о состоянии расчетов по объекту капитального строительства по состоянию на</w:t>
      </w:r>
      <w:r w:rsidRPr="00153FE1">
        <w:t xml:space="preserve"> </w:t>
      </w:r>
      <w:r w:rsidRPr="00CF1869">
        <w:t>1</w:t>
      </w:r>
      <w:r>
        <w:t xml:space="preserve"> января года, в котором осуществляется санкционирование</w:t>
      </w:r>
      <w:r w:rsidRPr="00CF1869">
        <w:t>,</w:t>
      </w:r>
      <w:r>
        <w:t xml:space="preserve"> подтверждающая финансирование, произведенное с начала строительства объекта;</w:t>
      </w:r>
    </w:p>
    <w:p w:rsidR="00E57822" w:rsidRDefault="00E57822" w:rsidP="007E0EA1">
      <w:pPr>
        <w:pStyle w:val="ConsPlusNormal"/>
        <w:ind w:firstLine="540"/>
        <w:jc w:val="both"/>
      </w:pPr>
      <w:r>
        <w:t>акт о приемке выполненных работ (форма № КС-2);</w:t>
      </w:r>
    </w:p>
    <w:p w:rsidR="00E57822" w:rsidRDefault="00E57822" w:rsidP="007E0EA1">
      <w:pPr>
        <w:pStyle w:val="ConsPlusNormal"/>
        <w:ind w:firstLine="540"/>
        <w:jc w:val="both"/>
      </w:pPr>
      <w:r>
        <w:t>справка о стоимости выполненных работ и затрат (форма № КС-3);</w:t>
      </w:r>
    </w:p>
    <w:p w:rsidR="00E57822" w:rsidRDefault="00E57822" w:rsidP="007E0EA1">
      <w:pPr>
        <w:pStyle w:val="ConsPlusNormal"/>
        <w:ind w:firstLine="540"/>
        <w:jc w:val="both"/>
      </w:pPr>
      <w:r>
        <w:t>акт ввода объекта в эксплуатацию.</w:t>
      </w:r>
    </w:p>
    <w:p w:rsidR="00E57822" w:rsidRPr="0086504C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6504C">
        <w:rPr>
          <w:rFonts w:ascii="Times New Roman" w:hAnsi="Times New Roman" w:cs="Times New Roman"/>
          <w:sz w:val="28"/>
          <w:szCs w:val="28"/>
        </w:rPr>
        <w:t>. Для подтверждения оплаты денежных  обязательств, возникающих при оплате расходов связанных с приобретением основных средств (КОСГУ 310):</w:t>
      </w:r>
    </w:p>
    <w:p w:rsidR="00E57822" w:rsidRPr="0086504C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86504C">
        <w:rPr>
          <w:rFonts w:ascii="Times New Roman" w:hAnsi="Times New Roman" w:cs="Times New Roman"/>
          <w:sz w:val="28"/>
          <w:szCs w:val="28"/>
        </w:rPr>
        <w:t xml:space="preserve"> контракт (договор);</w:t>
      </w:r>
    </w:p>
    <w:p w:rsidR="00E57822" w:rsidRPr="0086504C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счет;</w:t>
      </w:r>
    </w:p>
    <w:p w:rsidR="00E57822" w:rsidRPr="0086504C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счет-фактура;</w:t>
      </w:r>
    </w:p>
    <w:p w:rsidR="00E57822" w:rsidRPr="0086504C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акт приема-передачи;</w:t>
      </w:r>
    </w:p>
    <w:p w:rsidR="00E57822" w:rsidRPr="00E94B2E" w:rsidRDefault="00E57822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4B2E">
        <w:rPr>
          <w:rFonts w:ascii="Times New Roman" w:hAnsi="Times New Roman" w:cs="Times New Roman"/>
          <w:sz w:val="28"/>
          <w:szCs w:val="28"/>
        </w:rPr>
        <w:t xml:space="preserve">накладная, товарный чек, квитанция, иной документ, подтверждающий приобретение основных средств. </w:t>
      </w:r>
    </w:p>
    <w:p w:rsidR="00E57822" w:rsidRDefault="00E57822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655DBE">
        <w:rPr>
          <w:rFonts w:ascii="Times New Roman" w:hAnsi="Times New Roman" w:cs="Times New Roman"/>
          <w:sz w:val="28"/>
          <w:szCs w:val="28"/>
        </w:rPr>
        <w:t xml:space="preserve">. </w:t>
      </w:r>
      <w:r w:rsidRPr="00C545A9">
        <w:rPr>
          <w:rFonts w:ascii="Times New Roman" w:hAnsi="Times New Roman" w:cs="Times New Roman"/>
          <w:sz w:val="28"/>
          <w:szCs w:val="28"/>
        </w:rPr>
        <w:t xml:space="preserve">Для подтверждения оплаты денежных обязательств по оплате расходов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55DBE">
        <w:rPr>
          <w:rFonts w:ascii="Times New Roman" w:hAnsi="Times New Roman" w:cs="Times New Roman"/>
          <w:sz w:val="28"/>
          <w:szCs w:val="28"/>
        </w:rPr>
        <w:t xml:space="preserve">величение стоимости материальных запасов </w:t>
      </w:r>
      <w:r>
        <w:rPr>
          <w:rFonts w:ascii="Times New Roman" w:hAnsi="Times New Roman" w:cs="Times New Roman"/>
          <w:sz w:val="28"/>
          <w:szCs w:val="28"/>
        </w:rPr>
        <w:t xml:space="preserve">(КОСГУ </w:t>
      </w:r>
      <w:r w:rsidRPr="00655DBE">
        <w:rPr>
          <w:rFonts w:ascii="Times New Roman" w:hAnsi="Times New Roman" w:cs="Times New Roman"/>
          <w:sz w:val="28"/>
          <w:szCs w:val="28"/>
        </w:rPr>
        <w:t>340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55D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7822" w:rsidRPr="00644D2F" w:rsidRDefault="00E57822" w:rsidP="009A1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E94B2E">
        <w:rPr>
          <w:rFonts w:ascii="Times New Roman" w:hAnsi="Times New Roman" w:cs="Times New Roman"/>
          <w:sz w:val="28"/>
          <w:szCs w:val="28"/>
        </w:rPr>
        <w:t xml:space="preserve"> контракт (договор), счет, счет-фактура, товарный чек, квитанция, иной документ, подтверждающий приобретение материальных запасов.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822" w:rsidRPr="00966C4E" w:rsidRDefault="00E57822" w:rsidP="007E1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4782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E74782">
        <w:rPr>
          <w:rFonts w:ascii="Times New Roman" w:hAnsi="Times New Roman" w:cs="Times New Roman"/>
          <w:sz w:val="28"/>
          <w:szCs w:val="28"/>
        </w:rPr>
        <w:t>оплате</w:t>
      </w:r>
      <w:r w:rsidRPr="007B2A8D">
        <w:rPr>
          <w:rFonts w:ascii="Times New Roman" w:hAnsi="Times New Roman" w:cs="Times New Roman"/>
          <w:sz w:val="28"/>
          <w:szCs w:val="28"/>
        </w:rPr>
        <w:t xml:space="preserve"> расходов, связанных с исполнением исполнительных документов, предусматривающих обращение взыскания на средства бюджета </w:t>
      </w:r>
      <w:r w:rsidRPr="00966C4E">
        <w:rPr>
          <w:rFonts w:ascii="Times New Roman" w:hAnsi="Times New Roman" w:cs="Times New Roman"/>
          <w:sz w:val="28"/>
          <w:szCs w:val="28"/>
        </w:rPr>
        <w:t>Малолученского сельского поселения Дубовского района:</w:t>
      </w:r>
    </w:p>
    <w:p w:rsidR="00E57822" w:rsidRPr="007B2A8D" w:rsidRDefault="00E57822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исполнительные документы  и судебные акты, на основании которых выданы исполнительные документы;</w:t>
      </w:r>
    </w:p>
    <w:p w:rsidR="00E57822" w:rsidRDefault="00E57822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платежный документ на перечисление средств в размере полного либо частичного исполнения исполнительного документа.</w:t>
      </w:r>
    </w:p>
    <w:sectPr w:rsidR="00E57822" w:rsidSect="00794258">
      <w:footerReference w:type="default" r:id="rId7"/>
      <w:pgSz w:w="11905" w:h="16838"/>
      <w:pgMar w:top="1134" w:right="567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822" w:rsidRDefault="00E57822" w:rsidP="00202533">
      <w:pPr>
        <w:spacing w:after="0" w:line="240" w:lineRule="auto"/>
      </w:pPr>
      <w:r>
        <w:separator/>
      </w:r>
    </w:p>
  </w:endnote>
  <w:endnote w:type="continuationSeparator" w:id="1">
    <w:p w:rsidR="00E57822" w:rsidRDefault="00E57822" w:rsidP="0020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822" w:rsidRDefault="00E57822">
    <w:pPr>
      <w:pStyle w:val="Footer"/>
      <w:jc w:val="right"/>
    </w:pPr>
  </w:p>
  <w:p w:rsidR="00E57822" w:rsidRDefault="00E57822">
    <w:pPr>
      <w:pStyle w:val="Footer"/>
      <w:jc w:val="right"/>
    </w:pPr>
    <w:fldSimple w:instr=" PAGE   \* MERGEFORMAT ">
      <w:r>
        <w:rPr>
          <w:noProof/>
        </w:rPr>
        <w:t>7</w:t>
      </w:r>
    </w:fldSimple>
  </w:p>
  <w:p w:rsidR="00E57822" w:rsidRDefault="00E578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822" w:rsidRDefault="00E57822" w:rsidP="00202533">
      <w:pPr>
        <w:spacing w:after="0" w:line="240" w:lineRule="auto"/>
      </w:pPr>
      <w:r>
        <w:separator/>
      </w:r>
    </w:p>
  </w:footnote>
  <w:footnote w:type="continuationSeparator" w:id="1">
    <w:p w:rsidR="00E57822" w:rsidRDefault="00E57822" w:rsidP="00202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B45"/>
    <w:rsid w:val="0001428B"/>
    <w:rsid w:val="00015CCD"/>
    <w:rsid w:val="00021008"/>
    <w:rsid w:val="000254C3"/>
    <w:rsid w:val="00044449"/>
    <w:rsid w:val="00050DFC"/>
    <w:rsid w:val="0005390F"/>
    <w:rsid w:val="00055346"/>
    <w:rsid w:val="00057126"/>
    <w:rsid w:val="00062E06"/>
    <w:rsid w:val="00064E4D"/>
    <w:rsid w:val="000668F8"/>
    <w:rsid w:val="00066F4A"/>
    <w:rsid w:val="00071AC2"/>
    <w:rsid w:val="00075551"/>
    <w:rsid w:val="00075FF7"/>
    <w:rsid w:val="000853F8"/>
    <w:rsid w:val="000A06CD"/>
    <w:rsid w:val="000A0DD1"/>
    <w:rsid w:val="000A619D"/>
    <w:rsid w:val="000B1949"/>
    <w:rsid w:val="000B6352"/>
    <w:rsid w:val="000C6984"/>
    <w:rsid w:val="000C6FD6"/>
    <w:rsid w:val="000D0C5D"/>
    <w:rsid w:val="000D1AFE"/>
    <w:rsid w:val="000D236A"/>
    <w:rsid w:val="000D4F7A"/>
    <w:rsid w:val="000D6966"/>
    <w:rsid w:val="000E41DA"/>
    <w:rsid w:val="0010624E"/>
    <w:rsid w:val="00107E6C"/>
    <w:rsid w:val="00115069"/>
    <w:rsid w:val="00122D6E"/>
    <w:rsid w:val="00133433"/>
    <w:rsid w:val="00133F44"/>
    <w:rsid w:val="00135F7D"/>
    <w:rsid w:val="00141FBA"/>
    <w:rsid w:val="00145EFB"/>
    <w:rsid w:val="00153FE1"/>
    <w:rsid w:val="00160222"/>
    <w:rsid w:val="00176D23"/>
    <w:rsid w:val="00177BEC"/>
    <w:rsid w:val="001835A8"/>
    <w:rsid w:val="00194621"/>
    <w:rsid w:val="001949AF"/>
    <w:rsid w:val="001A30F4"/>
    <w:rsid w:val="001A34D4"/>
    <w:rsid w:val="001A619C"/>
    <w:rsid w:val="001B7828"/>
    <w:rsid w:val="001D11BF"/>
    <w:rsid w:val="001D43DC"/>
    <w:rsid w:val="001D55C9"/>
    <w:rsid w:val="001D7043"/>
    <w:rsid w:val="001E3476"/>
    <w:rsid w:val="001E38B5"/>
    <w:rsid w:val="001F604A"/>
    <w:rsid w:val="002013B4"/>
    <w:rsid w:val="002017AA"/>
    <w:rsid w:val="00202533"/>
    <w:rsid w:val="00204505"/>
    <w:rsid w:val="002122C7"/>
    <w:rsid w:val="00222BAD"/>
    <w:rsid w:val="00244685"/>
    <w:rsid w:val="00244E60"/>
    <w:rsid w:val="00255025"/>
    <w:rsid w:val="0027130A"/>
    <w:rsid w:val="00272D07"/>
    <w:rsid w:val="002873EC"/>
    <w:rsid w:val="00287BB0"/>
    <w:rsid w:val="00292EA0"/>
    <w:rsid w:val="00296EF7"/>
    <w:rsid w:val="002B23FD"/>
    <w:rsid w:val="002B5F4A"/>
    <w:rsid w:val="002B65E9"/>
    <w:rsid w:val="002C04E8"/>
    <w:rsid w:val="002C28D8"/>
    <w:rsid w:val="002C602E"/>
    <w:rsid w:val="002C718A"/>
    <w:rsid w:val="002D0249"/>
    <w:rsid w:val="002D3191"/>
    <w:rsid w:val="002D52A7"/>
    <w:rsid w:val="002D70EA"/>
    <w:rsid w:val="002D74CF"/>
    <w:rsid w:val="002E7FAF"/>
    <w:rsid w:val="002F7EAF"/>
    <w:rsid w:val="00305C1E"/>
    <w:rsid w:val="00306240"/>
    <w:rsid w:val="00322526"/>
    <w:rsid w:val="00334631"/>
    <w:rsid w:val="00337011"/>
    <w:rsid w:val="0034723A"/>
    <w:rsid w:val="003475F3"/>
    <w:rsid w:val="00351712"/>
    <w:rsid w:val="00355390"/>
    <w:rsid w:val="00365433"/>
    <w:rsid w:val="003662A2"/>
    <w:rsid w:val="00375593"/>
    <w:rsid w:val="00375D47"/>
    <w:rsid w:val="003A5E39"/>
    <w:rsid w:val="003B59F2"/>
    <w:rsid w:val="003C3990"/>
    <w:rsid w:val="003C5C14"/>
    <w:rsid w:val="003D5910"/>
    <w:rsid w:val="003E13BB"/>
    <w:rsid w:val="0041607F"/>
    <w:rsid w:val="004202F3"/>
    <w:rsid w:val="00433D9F"/>
    <w:rsid w:val="004342A8"/>
    <w:rsid w:val="00441B74"/>
    <w:rsid w:val="00451C3E"/>
    <w:rsid w:val="004578A3"/>
    <w:rsid w:val="004718E8"/>
    <w:rsid w:val="00474E39"/>
    <w:rsid w:val="004754E9"/>
    <w:rsid w:val="004822BE"/>
    <w:rsid w:val="00482329"/>
    <w:rsid w:val="00484B95"/>
    <w:rsid w:val="004A1938"/>
    <w:rsid w:val="004C5608"/>
    <w:rsid w:val="004E4F60"/>
    <w:rsid w:val="004E6A43"/>
    <w:rsid w:val="004F13D7"/>
    <w:rsid w:val="00506AE8"/>
    <w:rsid w:val="00512C1D"/>
    <w:rsid w:val="005130B4"/>
    <w:rsid w:val="00517A10"/>
    <w:rsid w:val="005318B5"/>
    <w:rsid w:val="00535449"/>
    <w:rsid w:val="0054221C"/>
    <w:rsid w:val="00542574"/>
    <w:rsid w:val="005512E5"/>
    <w:rsid w:val="00561F80"/>
    <w:rsid w:val="00565FA9"/>
    <w:rsid w:val="0056739D"/>
    <w:rsid w:val="0057335C"/>
    <w:rsid w:val="00576D98"/>
    <w:rsid w:val="005835A5"/>
    <w:rsid w:val="005840CE"/>
    <w:rsid w:val="0059176B"/>
    <w:rsid w:val="005918B6"/>
    <w:rsid w:val="00595CA1"/>
    <w:rsid w:val="005B0C57"/>
    <w:rsid w:val="005C0B93"/>
    <w:rsid w:val="005C1032"/>
    <w:rsid w:val="005C728D"/>
    <w:rsid w:val="005C77D1"/>
    <w:rsid w:val="005D04BA"/>
    <w:rsid w:val="005D422F"/>
    <w:rsid w:val="005D5D8D"/>
    <w:rsid w:val="005F1F34"/>
    <w:rsid w:val="005F2BDE"/>
    <w:rsid w:val="005F3DC1"/>
    <w:rsid w:val="00611D4A"/>
    <w:rsid w:val="00623820"/>
    <w:rsid w:val="006265AF"/>
    <w:rsid w:val="00640371"/>
    <w:rsid w:val="00644D2F"/>
    <w:rsid w:val="0064662A"/>
    <w:rsid w:val="006476C9"/>
    <w:rsid w:val="006504C6"/>
    <w:rsid w:val="00655DBE"/>
    <w:rsid w:val="00656993"/>
    <w:rsid w:val="006636FC"/>
    <w:rsid w:val="006638BC"/>
    <w:rsid w:val="00671AD1"/>
    <w:rsid w:val="00673BA8"/>
    <w:rsid w:val="00675700"/>
    <w:rsid w:val="00684B2F"/>
    <w:rsid w:val="0068586F"/>
    <w:rsid w:val="00692A2C"/>
    <w:rsid w:val="00694B8E"/>
    <w:rsid w:val="006A057D"/>
    <w:rsid w:val="006A4631"/>
    <w:rsid w:val="006A5C18"/>
    <w:rsid w:val="006B0E1B"/>
    <w:rsid w:val="006B2732"/>
    <w:rsid w:val="006B3534"/>
    <w:rsid w:val="006B585B"/>
    <w:rsid w:val="006C2781"/>
    <w:rsid w:val="006C5F4D"/>
    <w:rsid w:val="006C6C98"/>
    <w:rsid w:val="006D17CC"/>
    <w:rsid w:val="006D1FF6"/>
    <w:rsid w:val="006D27F8"/>
    <w:rsid w:val="006D56B7"/>
    <w:rsid w:val="006E11EB"/>
    <w:rsid w:val="006E3B75"/>
    <w:rsid w:val="00700665"/>
    <w:rsid w:val="0071052E"/>
    <w:rsid w:val="0072005C"/>
    <w:rsid w:val="00721231"/>
    <w:rsid w:val="00721FB8"/>
    <w:rsid w:val="00723301"/>
    <w:rsid w:val="00727A7A"/>
    <w:rsid w:val="00731C0B"/>
    <w:rsid w:val="007339D5"/>
    <w:rsid w:val="00744772"/>
    <w:rsid w:val="00746741"/>
    <w:rsid w:val="0075021F"/>
    <w:rsid w:val="00752D17"/>
    <w:rsid w:val="0076349B"/>
    <w:rsid w:val="007857C6"/>
    <w:rsid w:val="00794258"/>
    <w:rsid w:val="007A0609"/>
    <w:rsid w:val="007B2394"/>
    <w:rsid w:val="007B2A8D"/>
    <w:rsid w:val="007B56CB"/>
    <w:rsid w:val="007C032E"/>
    <w:rsid w:val="007C1072"/>
    <w:rsid w:val="007C5746"/>
    <w:rsid w:val="007C646B"/>
    <w:rsid w:val="007D0B6B"/>
    <w:rsid w:val="007D29F2"/>
    <w:rsid w:val="007D33C9"/>
    <w:rsid w:val="007D4C3A"/>
    <w:rsid w:val="007D6B38"/>
    <w:rsid w:val="007E0EA1"/>
    <w:rsid w:val="007E18EE"/>
    <w:rsid w:val="007F17A0"/>
    <w:rsid w:val="007F25A6"/>
    <w:rsid w:val="007F370E"/>
    <w:rsid w:val="007F58ED"/>
    <w:rsid w:val="00803AA3"/>
    <w:rsid w:val="00807D12"/>
    <w:rsid w:val="008101E3"/>
    <w:rsid w:val="00815E2D"/>
    <w:rsid w:val="0082797B"/>
    <w:rsid w:val="00833995"/>
    <w:rsid w:val="00841977"/>
    <w:rsid w:val="008479F3"/>
    <w:rsid w:val="00856526"/>
    <w:rsid w:val="00857CB1"/>
    <w:rsid w:val="00861D9D"/>
    <w:rsid w:val="0086504C"/>
    <w:rsid w:val="00865DC5"/>
    <w:rsid w:val="0086793D"/>
    <w:rsid w:val="00873B78"/>
    <w:rsid w:val="008809C0"/>
    <w:rsid w:val="008825CF"/>
    <w:rsid w:val="00887B0F"/>
    <w:rsid w:val="00891E65"/>
    <w:rsid w:val="008A2C93"/>
    <w:rsid w:val="008A5C6F"/>
    <w:rsid w:val="008A6240"/>
    <w:rsid w:val="008B731A"/>
    <w:rsid w:val="008C661B"/>
    <w:rsid w:val="008E792F"/>
    <w:rsid w:val="008F21A0"/>
    <w:rsid w:val="008F2B7C"/>
    <w:rsid w:val="008F46AB"/>
    <w:rsid w:val="008F4FD9"/>
    <w:rsid w:val="008F72CE"/>
    <w:rsid w:val="00907258"/>
    <w:rsid w:val="00922593"/>
    <w:rsid w:val="009246CB"/>
    <w:rsid w:val="00924BDD"/>
    <w:rsid w:val="0093057B"/>
    <w:rsid w:val="00942028"/>
    <w:rsid w:val="00955D9C"/>
    <w:rsid w:val="00966C4E"/>
    <w:rsid w:val="00971E97"/>
    <w:rsid w:val="009743F8"/>
    <w:rsid w:val="00976120"/>
    <w:rsid w:val="009768AD"/>
    <w:rsid w:val="00976ECB"/>
    <w:rsid w:val="00990C67"/>
    <w:rsid w:val="00997218"/>
    <w:rsid w:val="009A1429"/>
    <w:rsid w:val="009A56FA"/>
    <w:rsid w:val="009C1411"/>
    <w:rsid w:val="009D10F2"/>
    <w:rsid w:val="009D2511"/>
    <w:rsid w:val="009D5827"/>
    <w:rsid w:val="009E0804"/>
    <w:rsid w:val="009E6FE8"/>
    <w:rsid w:val="009F30B4"/>
    <w:rsid w:val="009F76C8"/>
    <w:rsid w:val="00A005E5"/>
    <w:rsid w:val="00A22F9B"/>
    <w:rsid w:val="00A24153"/>
    <w:rsid w:val="00A30E71"/>
    <w:rsid w:val="00A3295C"/>
    <w:rsid w:val="00A33CC4"/>
    <w:rsid w:val="00A342E4"/>
    <w:rsid w:val="00A35A22"/>
    <w:rsid w:val="00A422A4"/>
    <w:rsid w:val="00A42338"/>
    <w:rsid w:val="00A42522"/>
    <w:rsid w:val="00A53201"/>
    <w:rsid w:val="00A57AA1"/>
    <w:rsid w:val="00A80963"/>
    <w:rsid w:val="00A83687"/>
    <w:rsid w:val="00A84ACA"/>
    <w:rsid w:val="00A967B3"/>
    <w:rsid w:val="00A96FDB"/>
    <w:rsid w:val="00AB2748"/>
    <w:rsid w:val="00AB2F5E"/>
    <w:rsid w:val="00AB34A2"/>
    <w:rsid w:val="00AC2393"/>
    <w:rsid w:val="00AC2D9C"/>
    <w:rsid w:val="00AD1999"/>
    <w:rsid w:val="00AD283D"/>
    <w:rsid w:val="00AF6895"/>
    <w:rsid w:val="00B00E42"/>
    <w:rsid w:val="00B02236"/>
    <w:rsid w:val="00B05B48"/>
    <w:rsid w:val="00B169FC"/>
    <w:rsid w:val="00B22DDE"/>
    <w:rsid w:val="00B31793"/>
    <w:rsid w:val="00B36C08"/>
    <w:rsid w:val="00B370F8"/>
    <w:rsid w:val="00B43C2F"/>
    <w:rsid w:val="00B51559"/>
    <w:rsid w:val="00B53B65"/>
    <w:rsid w:val="00B53DB1"/>
    <w:rsid w:val="00B56DEC"/>
    <w:rsid w:val="00B62743"/>
    <w:rsid w:val="00B65737"/>
    <w:rsid w:val="00B709B7"/>
    <w:rsid w:val="00B773E0"/>
    <w:rsid w:val="00B8763D"/>
    <w:rsid w:val="00B91B78"/>
    <w:rsid w:val="00B93AC8"/>
    <w:rsid w:val="00B96888"/>
    <w:rsid w:val="00BA04B9"/>
    <w:rsid w:val="00BA74EC"/>
    <w:rsid w:val="00BB09A2"/>
    <w:rsid w:val="00BB3903"/>
    <w:rsid w:val="00BB4107"/>
    <w:rsid w:val="00BB618E"/>
    <w:rsid w:val="00BB72C2"/>
    <w:rsid w:val="00BD2261"/>
    <w:rsid w:val="00BD47C7"/>
    <w:rsid w:val="00BE28B6"/>
    <w:rsid w:val="00BE71A3"/>
    <w:rsid w:val="00BF2B45"/>
    <w:rsid w:val="00C04958"/>
    <w:rsid w:val="00C10F8B"/>
    <w:rsid w:val="00C124CC"/>
    <w:rsid w:val="00C16847"/>
    <w:rsid w:val="00C17B38"/>
    <w:rsid w:val="00C25DB2"/>
    <w:rsid w:val="00C26A24"/>
    <w:rsid w:val="00C26E4C"/>
    <w:rsid w:val="00C40291"/>
    <w:rsid w:val="00C545A9"/>
    <w:rsid w:val="00C5461E"/>
    <w:rsid w:val="00C553F8"/>
    <w:rsid w:val="00C6323B"/>
    <w:rsid w:val="00C660F4"/>
    <w:rsid w:val="00C67484"/>
    <w:rsid w:val="00C70AD6"/>
    <w:rsid w:val="00C72D6E"/>
    <w:rsid w:val="00C82BAF"/>
    <w:rsid w:val="00CA350B"/>
    <w:rsid w:val="00CA7264"/>
    <w:rsid w:val="00CC7ECC"/>
    <w:rsid w:val="00CD7101"/>
    <w:rsid w:val="00CE5275"/>
    <w:rsid w:val="00CF1869"/>
    <w:rsid w:val="00CF7552"/>
    <w:rsid w:val="00D05EF6"/>
    <w:rsid w:val="00D109F2"/>
    <w:rsid w:val="00D3025A"/>
    <w:rsid w:val="00D32A2C"/>
    <w:rsid w:val="00D369AA"/>
    <w:rsid w:val="00D42DA5"/>
    <w:rsid w:val="00D45AE2"/>
    <w:rsid w:val="00D52626"/>
    <w:rsid w:val="00D55624"/>
    <w:rsid w:val="00D624E4"/>
    <w:rsid w:val="00D645EC"/>
    <w:rsid w:val="00D71C6E"/>
    <w:rsid w:val="00D82630"/>
    <w:rsid w:val="00D840F6"/>
    <w:rsid w:val="00D8753C"/>
    <w:rsid w:val="00D95E38"/>
    <w:rsid w:val="00DA33D6"/>
    <w:rsid w:val="00DA4424"/>
    <w:rsid w:val="00DA55AC"/>
    <w:rsid w:val="00DA6242"/>
    <w:rsid w:val="00DB4722"/>
    <w:rsid w:val="00DB700A"/>
    <w:rsid w:val="00DC33A5"/>
    <w:rsid w:val="00DC7099"/>
    <w:rsid w:val="00DD0798"/>
    <w:rsid w:val="00DD2E75"/>
    <w:rsid w:val="00DD492D"/>
    <w:rsid w:val="00DE0CE8"/>
    <w:rsid w:val="00DE2C76"/>
    <w:rsid w:val="00DE7A87"/>
    <w:rsid w:val="00DF12FD"/>
    <w:rsid w:val="00DF236F"/>
    <w:rsid w:val="00DF663D"/>
    <w:rsid w:val="00E05EBB"/>
    <w:rsid w:val="00E05EF8"/>
    <w:rsid w:val="00E06D8A"/>
    <w:rsid w:val="00E23EEA"/>
    <w:rsid w:val="00E30BBB"/>
    <w:rsid w:val="00E322DD"/>
    <w:rsid w:val="00E41639"/>
    <w:rsid w:val="00E4567F"/>
    <w:rsid w:val="00E50CCC"/>
    <w:rsid w:val="00E57822"/>
    <w:rsid w:val="00E57F4D"/>
    <w:rsid w:val="00E67438"/>
    <w:rsid w:val="00E7303F"/>
    <w:rsid w:val="00E74782"/>
    <w:rsid w:val="00E83365"/>
    <w:rsid w:val="00E8582F"/>
    <w:rsid w:val="00E93660"/>
    <w:rsid w:val="00E94B2E"/>
    <w:rsid w:val="00E94F2A"/>
    <w:rsid w:val="00E959E7"/>
    <w:rsid w:val="00E96F48"/>
    <w:rsid w:val="00EC122E"/>
    <w:rsid w:val="00ED007E"/>
    <w:rsid w:val="00ED64B2"/>
    <w:rsid w:val="00EE6C78"/>
    <w:rsid w:val="00EF62EA"/>
    <w:rsid w:val="00EF6379"/>
    <w:rsid w:val="00F2761B"/>
    <w:rsid w:val="00F32B3F"/>
    <w:rsid w:val="00F34C10"/>
    <w:rsid w:val="00F40C5F"/>
    <w:rsid w:val="00F42FF9"/>
    <w:rsid w:val="00F535A2"/>
    <w:rsid w:val="00F5464E"/>
    <w:rsid w:val="00F566A2"/>
    <w:rsid w:val="00F807F8"/>
    <w:rsid w:val="00F820E7"/>
    <w:rsid w:val="00F827E8"/>
    <w:rsid w:val="00F84BCF"/>
    <w:rsid w:val="00F866F5"/>
    <w:rsid w:val="00FA2505"/>
    <w:rsid w:val="00FA4651"/>
    <w:rsid w:val="00FA6D66"/>
    <w:rsid w:val="00FB3135"/>
    <w:rsid w:val="00FB4513"/>
    <w:rsid w:val="00FC1B74"/>
    <w:rsid w:val="00FE0188"/>
    <w:rsid w:val="00FE205C"/>
    <w:rsid w:val="00FE228A"/>
    <w:rsid w:val="00FE264A"/>
    <w:rsid w:val="00FE29D5"/>
    <w:rsid w:val="00FE39F6"/>
    <w:rsid w:val="00FF23B0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F2B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BF2B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F2B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2533"/>
  </w:style>
  <w:style w:type="paragraph" w:styleId="Footer">
    <w:name w:val="footer"/>
    <w:basedOn w:val="Normal"/>
    <w:link w:val="FooterChar"/>
    <w:uiPriority w:val="99"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2533"/>
  </w:style>
  <w:style w:type="paragraph" w:styleId="BodyTextIndent2">
    <w:name w:val="Body Text Indent 2"/>
    <w:basedOn w:val="Normal"/>
    <w:link w:val="BodyTextIndent2Char"/>
    <w:uiPriority w:val="99"/>
    <w:rsid w:val="00A35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35A22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107E6C"/>
    <w:pPr>
      <w:ind w:left="720"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7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5FF7"/>
    <w:rPr>
      <w:rFonts w:ascii="Tahoma" w:hAnsi="Tahoma" w:cs="Tahoma"/>
      <w:sz w:val="16"/>
      <w:szCs w:val="16"/>
    </w:rPr>
  </w:style>
  <w:style w:type="paragraph" w:customStyle="1" w:styleId="1">
    <w:name w:val="Знак Знак Знак1 Знак"/>
    <w:basedOn w:val="Normal"/>
    <w:uiPriority w:val="99"/>
    <w:rsid w:val="0072005C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09A25E85D45AF6DE8AEEA8D51F7A1E83782DD1C023AF53EF47431C32F1321DA3E9FC6F6AB0A1o0IC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</TotalTime>
  <Pages>7</Pages>
  <Words>2371</Words>
  <Characters>13517</Characters>
  <Application>Microsoft Office Outlook</Application>
  <DocSecurity>0</DocSecurity>
  <Lines>0</Lines>
  <Paragraphs>0</Paragraphs>
  <ScaleCrop>false</ScaleCrop>
  <Company>Финансовый отдел Дубовского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Землякова</dc:creator>
  <cp:keywords/>
  <dc:description/>
  <cp:lastModifiedBy>Пользователь</cp:lastModifiedBy>
  <cp:revision>28</cp:revision>
  <cp:lastPrinted>2014-01-15T06:20:00Z</cp:lastPrinted>
  <dcterms:created xsi:type="dcterms:W3CDTF">2014-01-15T08:38:00Z</dcterms:created>
  <dcterms:modified xsi:type="dcterms:W3CDTF">2014-04-22T13:28:00Z</dcterms:modified>
</cp:coreProperties>
</file>